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BF5" w:rsidRDefault="00F25BF5" w:rsidP="00E610C4">
      <w:pPr>
        <w:jc w:val="center"/>
        <w:outlineLvl w:val="0"/>
        <w:rPr>
          <w:b/>
          <w:bCs/>
          <w:kern w:val="36"/>
        </w:rPr>
      </w:pPr>
      <w:r w:rsidRPr="00E610C4">
        <w:rPr>
          <w:b/>
          <w:bCs/>
          <w:kern w:val="36"/>
        </w:rPr>
        <w:t xml:space="preserve">Положение </w:t>
      </w:r>
    </w:p>
    <w:p w:rsidR="00F25BF5" w:rsidRDefault="00F25BF5" w:rsidP="00E610C4">
      <w:pPr>
        <w:jc w:val="center"/>
        <w:outlineLvl w:val="0"/>
        <w:rPr>
          <w:b/>
          <w:bCs/>
          <w:kern w:val="36"/>
        </w:rPr>
      </w:pPr>
      <w:r w:rsidRPr="00E610C4">
        <w:rPr>
          <w:b/>
          <w:bCs/>
          <w:kern w:val="36"/>
        </w:rPr>
        <w:t>о ра</w:t>
      </w:r>
      <w:r>
        <w:rPr>
          <w:b/>
          <w:bCs/>
          <w:kern w:val="36"/>
        </w:rPr>
        <w:t xml:space="preserve">бочей группе по введению ФГОС ДО </w:t>
      </w:r>
    </w:p>
    <w:p w:rsidR="00F25BF5" w:rsidRPr="00E610C4" w:rsidRDefault="00F25BF5" w:rsidP="00E610C4">
      <w:pPr>
        <w:jc w:val="center"/>
        <w:outlineLvl w:val="0"/>
        <w:rPr>
          <w:b/>
          <w:bCs/>
          <w:kern w:val="36"/>
        </w:rPr>
      </w:pPr>
      <w:r>
        <w:rPr>
          <w:b/>
          <w:bCs/>
          <w:kern w:val="36"/>
        </w:rPr>
        <w:t xml:space="preserve">в МКОУ «Ницинский детский сад «Колосок» </w:t>
      </w:r>
    </w:p>
    <w:p w:rsidR="00F25BF5" w:rsidRDefault="00F25BF5" w:rsidP="00E610C4">
      <w:pPr>
        <w:jc w:val="both"/>
      </w:pPr>
    </w:p>
    <w:p w:rsidR="00F25BF5" w:rsidRPr="00832614" w:rsidRDefault="00F25BF5" w:rsidP="00E610C4">
      <w:pPr>
        <w:jc w:val="both"/>
        <w:rPr>
          <w:b/>
          <w:bCs/>
        </w:rPr>
      </w:pPr>
      <w:r w:rsidRPr="00832614">
        <w:rPr>
          <w:b/>
          <w:bCs/>
        </w:rPr>
        <w:t>1. Общие положения</w:t>
      </w:r>
    </w:p>
    <w:p w:rsidR="00F25BF5" w:rsidRPr="00832614" w:rsidRDefault="00F25BF5" w:rsidP="00E610C4">
      <w:pPr>
        <w:jc w:val="both"/>
      </w:pPr>
      <w:r w:rsidRPr="00832614">
        <w:t>1.1. Настоящее положение регламентирует деятельность Рабочей группы по введению ФГОС ДО в МК</w:t>
      </w:r>
      <w:r>
        <w:t>Д</w:t>
      </w:r>
      <w:r w:rsidRPr="00832614">
        <w:t xml:space="preserve">ОУ </w:t>
      </w:r>
      <w:r>
        <w:t>«Ницинский детский сад «Колосок» (далее по тексту МКДОУ)</w:t>
      </w:r>
    </w:p>
    <w:p w:rsidR="00F25BF5" w:rsidRPr="00832614" w:rsidRDefault="00F25BF5" w:rsidP="00E610C4">
      <w:pPr>
        <w:jc w:val="both"/>
      </w:pPr>
      <w:r w:rsidRPr="00832614">
        <w:t xml:space="preserve">1.2. Положение разработано в соответствии с Конституцией РФ, ФЗ «Об образовании в РФ» от 29.12.12г. №273-ФЗ вступившим в силу с 1 сентября 2013г., «Порядком организации и осуществления образовательной деятельности по основным общеобразовательным программам-образовательным программам дошкольного образования», законами и иными нормативными правовыми актами Российской Федерации, законами и иными нормативными правовыми актами субъекта Федерации. </w:t>
      </w:r>
    </w:p>
    <w:p w:rsidR="00F25BF5" w:rsidRPr="00832614" w:rsidRDefault="00F25BF5" w:rsidP="00E610C4">
      <w:pPr>
        <w:jc w:val="both"/>
      </w:pPr>
      <w:r w:rsidRPr="00832614">
        <w:t>1.3. Деятельность Рабочей группы осуществляется в соответствии с действующим законодательством РФ в области образования, нормативными правовыми документами, Уставом МК</w:t>
      </w:r>
      <w:r>
        <w:t>ДОУ</w:t>
      </w:r>
      <w:r w:rsidRPr="00832614">
        <w:t xml:space="preserve">, а также настоящим Положением. </w:t>
      </w:r>
    </w:p>
    <w:p w:rsidR="00F25BF5" w:rsidRPr="00832614" w:rsidRDefault="00F25BF5" w:rsidP="00E610C4">
      <w:pPr>
        <w:jc w:val="both"/>
      </w:pPr>
      <w:r w:rsidRPr="00832614">
        <w:t xml:space="preserve">1.4. В состав Рабочей группы входят: председатель и члены рабочей группы из числа педагогических работников детского сада в количестве  </w:t>
      </w:r>
      <w:r>
        <w:t>3</w:t>
      </w:r>
      <w:r w:rsidRPr="00832614">
        <w:t xml:space="preserve"> человек. </w:t>
      </w:r>
    </w:p>
    <w:p w:rsidR="00F25BF5" w:rsidRPr="00832614" w:rsidRDefault="00F25BF5" w:rsidP="00E610C4">
      <w:pPr>
        <w:jc w:val="both"/>
      </w:pPr>
      <w:r w:rsidRPr="00832614">
        <w:t>1.5. Деятельность Рабочей группы направлена на координацию действий по исполнению плана по введению ФГОС ДО, на разработку изменений и дополнений в Программу Развит</w:t>
      </w:r>
      <w:r>
        <w:t>ия</w:t>
      </w:r>
      <w:r w:rsidRPr="00832614">
        <w:t>, Об</w:t>
      </w:r>
      <w:r>
        <w:t>разовательную Программу МКДОУ</w:t>
      </w:r>
      <w:r w:rsidRPr="00832614">
        <w:t>.</w:t>
      </w:r>
    </w:p>
    <w:p w:rsidR="00F25BF5" w:rsidRPr="00832614" w:rsidRDefault="00F25BF5" w:rsidP="00E610C4">
      <w:pPr>
        <w:jc w:val="both"/>
      </w:pPr>
      <w:r w:rsidRPr="00832614">
        <w:t xml:space="preserve">1.6. Срок действия данного положения – 1 год. </w:t>
      </w:r>
    </w:p>
    <w:p w:rsidR="00F25BF5" w:rsidRPr="00832614" w:rsidRDefault="00F25BF5" w:rsidP="00E610C4">
      <w:pPr>
        <w:jc w:val="both"/>
        <w:rPr>
          <w:b/>
          <w:bCs/>
        </w:rPr>
      </w:pPr>
      <w:r w:rsidRPr="00832614">
        <w:rPr>
          <w:b/>
          <w:bCs/>
        </w:rPr>
        <w:t xml:space="preserve">2. Задачи Рабочей группы. </w:t>
      </w:r>
    </w:p>
    <w:p w:rsidR="00F25BF5" w:rsidRPr="00832614" w:rsidRDefault="00F25BF5" w:rsidP="00E610C4">
      <w:pPr>
        <w:jc w:val="both"/>
      </w:pPr>
      <w:r w:rsidRPr="00832614">
        <w:t>2.1. Основными задачами Рабочей группы являются:</w:t>
      </w:r>
    </w:p>
    <w:p w:rsidR="00F25BF5" w:rsidRPr="00832614" w:rsidRDefault="00F25BF5" w:rsidP="00E610C4">
      <w:pPr>
        <w:jc w:val="both"/>
      </w:pPr>
      <w:r>
        <w:t xml:space="preserve">- </w:t>
      </w:r>
      <w:r w:rsidRPr="00832614">
        <w:t>осуществление информационного, научно-методического сопровождения процесса введения ФГОС ДО;</w:t>
      </w:r>
    </w:p>
    <w:p w:rsidR="00F25BF5" w:rsidRPr="00832614" w:rsidRDefault="00F25BF5" w:rsidP="00E610C4">
      <w:pPr>
        <w:jc w:val="both"/>
      </w:pPr>
      <w:r>
        <w:t xml:space="preserve">- </w:t>
      </w:r>
      <w:r w:rsidRPr="00832614">
        <w:t>разработка плана мероприятий по обеспечению введения ФГОС Д</w:t>
      </w:r>
      <w:r>
        <w:t>О в МКДОУ</w:t>
      </w:r>
      <w:r w:rsidRPr="00832614">
        <w:t>;</w:t>
      </w:r>
    </w:p>
    <w:p w:rsidR="00F25BF5" w:rsidRPr="00832614" w:rsidRDefault="00F25BF5" w:rsidP="00832614">
      <w:r>
        <w:t xml:space="preserve">- </w:t>
      </w:r>
      <w:r w:rsidRPr="00832614">
        <w:t>разработка изменений и дополнений в Программу развития, Образовательную Программу МК</w:t>
      </w:r>
      <w:r>
        <w:t xml:space="preserve">ДОУ </w:t>
      </w:r>
      <w:r w:rsidRPr="00832614">
        <w:t xml:space="preserve">  на основе ФГОС ДО и внедрение Программы в работу педагогического коллектива;</w:t>
      </w:r>
    </w:p>
    <w:p w:rsidR="00F25BF5" w:rsidRPr="00832614" w:rsidRDefault="00F25BF5" w:rsidP="00E610C4">
      <w:pPr>
        <w:jc w:val="both"/>
      </w:pPr>
      <w:r>
        <w:t>- р</w:t>
      </w:r>
      <w:r w:rsidRPr="00832614">
        <w:t>азработка нормативной и методической документации, регламентирующей реализацию Образовательной Программы;</w:t>
      </w:r>
    </w:p>
    <w:p w:rsidR="00F25BF5" w:rsidRPr="00832614" w:rsidRDefault="00F25BF5" w:rsidP="00E610C4">
      <w:pPr>
        <w:jc w:val="both"/>
      </w:pPr>
      <w:r>
        <w:t>- п</w:t>
      </w:r>
      <w:r w:rsidRPr="00832614">
        <w:t xml:space="preserve">овышение качества профессиональной деятельности педагогов, совершенствование их педагогического мастерства. </w:t>
      </w:r>
    </w:p>
    <w:p w:rsidR="00F25BF5" w:rsidRPr="00EE22E5" w:rsidRDefault="00F25BF5" w:rsidP="00E610C4">
      <w:pPr>
        <w:jc w:val="both"/>
        <w:rPr>
          <w:b/>
          <w:bCs/>
        </w:rPr>
      </w:pPr>
      <w:r w:rsidRPr="00EE22E5">
        <w:rPr>
          <w:b/>
          <w:bCs/>
        </w:rPr>
        <w:t xml:space="preserve">3. Функции Рабочей группы. </w:t>
      </w:r>
    </w:p>
    <w:p w:rsidR="00F25BF5" w:rsidRPr="00832614" w:rsidRDefault="00F25BF5" w:rsidP="00E610C4">
      <w:pPr>
        <w:jc w:val="both"/>
      </w:pPr>
      <w:r w:rsidRPr="00832614">
        <w:t>3.1. Функциями Рабочей группы являются:</w:t>
      </w:r>
    </w:p>
    <w:p w:rsidR="00F25BF5" w:rsidRPr="00832614" w:rsidRDefault="00F25BF5" w:rsidP="009C086E">
      <w:r>
        <w:t xml:space="preserve">- </w:t>
      </w:r>
      <w:r w:rsidRPr="00832614">
        <w:t>Изучение и анализ законодательных актов, нормативных документов, педагогической и методической литературы, регламентирующих вопросы дошкольного образования;</w:t>
      </w:r>
    </w:p>
    <w:p w:rsidR="00F25BF5" w:rsidRPr="00832614" w:rsidRDefault="00F25BF5" w:rsidP="009C086E">
      <w:r>
        <w:t xml:space="preserve">- </w:t>
      </w:r>
      <w:r w:rsidRPr="00832614">
        <w:t>Осуществление проблемно-ориентированного анализа образовательной деятельности МК</w:t>
      </w:r>
      <w:r>
        <w:t xml:space="preserve">ДОУ </w:t>
      </w:r>
      <w:r w:rsidRPr="00832614">
        <w:t xml:space="preserve">  на 2014-2018</w:t>
      </w:r>
      <w:r>
        <w:t xml:space="preserve"> гг</w:t>
      </w:r>
      <w:r w:rsidRPr="00832614">
        <w:t>;</w:t>
      </w:r>
    </w:p>
    <w:p w:rsidR="00F25BF5" w:rsidRPr="00832614" w:rsidRDefault="00F25BF5" w:rsidP="009C086E">
      <w:r>
        <w:t xml:space="preserve">- </w:t>
      </w:r>
      <w:r w:rsidRPr="00832614">
        <w:t>Выбор содержания и составление учебных планов, направлений педагогической деятельности образовательного процесса в соответствии с ФГОС ДО к общеобразовательной программе дошкольного образования;</w:t>
      </w:r>
    </w:p>
    <w:p w:rsidR="00F25BF5" w:rsidRPr="00832614" w:rsidRDefault="00F25BF5" w:rsidP="00E610C4">
      <w:pPr>
        <w:jc w:val="both"/>
      </w:pPr>
      <w:r>
        <w:t xml:space="preserve">- </w:t>
      </w:r>
      <w:r w:rsidRPr="00832614">
        <w:t>Представление информации о результатах введения ФГОС ДО в МК</w:t>
      </w:r>
      <w:r>
        <w:t>Д</w:t>
      </w:r>
      <w:r w:rsidRPr="00832614">
        <w:t>О</w:t>
      </w:r>
      <w:r>
        <w:t>У</w:t>
      </w:r>
      <w:r w:rsidRPr="00832614">
        <w:t>;</w:t>
      </w:r>
    </w:p>
    <w:p w:rsidR="00F25BF5" w:rsidRPr="00EE22E5" w:rsidRDefault="00F25BF5" w:rsidP="00E610C4">
      <w:pPr>
        <w:jc w:val="both"/>
        <w:rPr>
          <w:b/>
          <w:bCs/>
        </w:rPr>
      </w:pPr>
      <w:r w:rsidRPr="00EE22E5">
        <w:rPr>
          <w:b/>
          <w:bCs/>
        </w:rPr>
        <w:t xml:space="preserve">4. Порядок работы Рабочей группы. </w:t>
      </w:r>
    </w:p>
    <w:p w:rsidR="00F25BF5" w:rsidRPr="00832614" w:rsidRDefault="00F25BF5" w:rsidP="00E610C4">
      <w:pPr>
        <w:jc w:val="both"/>
      </w:pPr>
      <w:r w:rsidRPr="00832614">
        <w:t xml:space="preserve">4.1. Рабочая группа является коллегиальным органом. Общее руководство Рабочей группой осуществляет председатель группы. </w:t>
      </w:r>
    </w:p>
    <w:p w:rsidR="00F25BF5" w:rsidRPr="00832614" w:rsidRDefault="00F25BF5" w:rsidP="00E610C4">
      <w:pPr>
        <w:jc w:val="both"/>
      </w:pPr>
      <w:r w:rsidRPr="00832614">
        <w:t>4.2. Председатель группы:</w:t>
      </w:r>
    </w:p>
    <w:p w:rsidR="00F25BF5" w:rsidRPr="00832614" w:rsidRDefault="00F25BF5" w:rsidP="00E610C4">
      <w:pPr>
        <w:jc w:val="both"/>
      </w:pPr>
      <w:r w:rsidRPr="00832614">
        <w:t>- открывает и ведет заседания группы;</w:t>
      </w:r>
    </w:p>
    <w:p w:rsidR="00F25BF5" w:rsidRPr="00832614" w:rsidRDefault="00F25BF5" w:rsidP="00E610C4">
      <w:pPr>
        <w:jc w:val="both"/>
      </w:pPr>
      <w:r w:rsidRPr="00832614">
        <w:t>- осуществляет подсчет результатов голосования;</w:t>
      </w:r>
    </w:p>
    <w:p w:rsidR="00F25BF5" w:rsidRPr="00832614" w:rsidRDefault="00F25BF5" w:rsidP="00E610C4">
      <w:pPr>
        <w:jc w:val="both"/>
      </w:pPr>
      <w:r w:rsidRPr="00832614">
        <w:t>- подписывает от имени и по поручению группы запросы, письма;</w:t>
      </w:r>
    </w:p>
    <w:p w:rsidR="00F25BF5" w:rsidRPr="00832614" w:rsidRDefault="00F25BF5" w:rsidP="00E610C4">
      <w:pPr>
        <w:jc w:val="both"/>
      </w:pPr>
      <w:r w:rsidRPr="00832614">
        <w:t>- отчитывается перед Педагогическим Советом о работе группы;</w:t>
      </w:r>
    </w:p>
    <w:p w:rsidR="00F25BF5" w:rsidRPr="00832614" w:rsidRDefault="00F25BF5" w:rsidP="00E610C4">
      <w:pPr>
        <w:jc w:val="both"/>
      </w:pPr>
      <w:r w:rsidRPr="00832614">
        <w:t xml:space="preserve">4.3. Из своего состава на первом заседании Рабочая группа избирает секретаря. </w:t>
      </w:r>
    </w:p>
    <w:p w:rsidR="00F25BF5" w:rsidRPr="00832614" w:rsidRDefault="00F25BF5" w:rsidP="00E610C4">
      <w:pPr>
        <w:jc w:val="both"/>
      </w:pPr>
      <w:r w:rsidRPr="00832614">
        <w:t xml:space="preserve">Секретарь ведет протоколы заседаний Рабочей группы, которые подписываются всеми членами группы. Протоколы Рабочей группы сшиваются в соответствии с правилами по делопроизводству и сдаются на хранение. Протоколы группы носят открытый характер и доступны для ознакомления. </w:t>
      </w:r>
    </w:p>
    <w:p w:rsidR="00F25BF5" w:rsidRPr="00832614" w:rsidRDefault="00F25BF5" w:rsidP="00E610C4">
      <w:pPr>
        <w:jc w:val="both"/>
      </w:pPr>
      <w:r w:rsidRPr="00832614">
        <w:t>4.4. Члены Рабочей группы обязаны:</w:t>
      </w:r>
    </w:p>
    <w:p w:rsidR="00F25BF5" w:rsidRPr="00832614" w:rsidRDefault="00F25BF5" w:rsidP="00E610C4">
      <w:pPr>
        <w:jc w:val="both"/>
      </w:pPr>
      <w:r w:rsidRPr="00832614">
        <w:t>- п</w:t>
      </w:r>
      <w:r>
        <w:t>рисутствовать на заседаниях</w:t>
      </w:r>
      <w:r w:rsidRPr="00832614">
        <w:t>;</w:t>
      </w:r>
    </w:p>
    <w:p w:rsidR="00F25BF5" w:rsidRPr="00832614" w:rsidRDefault="00F25BF5" w:rsidP="00E610C4">
      <w:pPr>
        <w:jc w:val="both"/>
      </w:pPr>
      <w:r w:rsidRPr="00832614">
        <w:t>- голосовать по обсуждаемым вопросам;</w:t>
      </w:r>
    </w:p>
    <w:p w:rsidR="00F25BF5" w:rsidRPr="00832614" w:rsidRDefault="00F25BF5" w:rsidP="00E610C4">
      <w:pPr>
        <w:jc w:val="both"/>
      </w:pPr>
      <w:r w:rsidRPr="00832614">
        <w:t xml:space="preserve">- исполнять поручения, в соответствии с решениями Рабочей группы. </w:t>
      </w:r>
    </w:p>
    <w:p w:rsidR="00F25BF5" w:rsidRPr="00832614" w:rsidRDefault="00F25BF5" w:rsidP="00E610C4">
      <w:pPr>
        <w:jc w:val="both"/>
      </w:pPr>
      <w:r w:rsidRPr="00832614">
        <w:t>4.5. Члены Рабочей группы имеют право:</w:t>
      </w:r>
    </w:p>
    <w:p w:rsidR="00F25BF5" w:rsidRPr="00832614" w:rsidRDefault="00F25BF5" w:rsidP="00E610C4">
      <w:pPr>
        <w:jc w:val="both"/>
      </w:pPr>
      <w:r w:rsidRPr="00832614">
        <w:t>- знакомиться с материалами и документами, поступающими в группу;</w:t>
      </w:r>
    </w:p>
    <w:p w:rsidR="00F25BF5" w:rsidRPr="00832614" w:rsidRDefault="00F25BF5" w:rsidP="00E610C4">
      <w:pPr>
        <w:jc w:val="both"/>
      </w:pPr>
      <w:r w:rsidRPr="00832614">
        <w:t>- участвовать в обсуждении повестки дня, вносить предложения по повестке дня;</w:t>
      </w:r>
    </w:p>
    <w:p w:rsidR="00F25BF5" w:rsidRPr="00832614" w:rsidRDefault="00F25BF5" w:rsidP="00E610C4">
      <w:pPr>
        <w:jc w:val="both"/>
      </w:pPr>
      <w:r w:rsidRPr="00832614">
        <w:t>- в письменном виде высказывать особые мнения;</w:t>
      </w:r>
    </w:p>
    <w:p w:rsidR="00F25BF5" w:rsidRPr="00832614" w:rsidRDefault="00F25BF5" w:rsidP="00E610C4">
      <w:pPr>
        <w:jc w:val="both"/>
      </w:pPr>
      <w:r w:rsidRPr="00832614">
        <w:t xml:space="preserve">- ставить на голосование предлагаемые ими вопросы. </w:t>
      </w:r>
    </w:p>
    <w:p w:rsidR="00F25BF5" w:rsidRPr="00832614" w:rsidRDefault="00F25BF5" w:rsidP="00E610C4">
      <w:pPr>
        <w:jc w:val="both"/>
      </w:pPr>
      <w:r w:rsidRPr="00832614">
        <w:t>4.6. Вопросы, выносимые на голосование</w:t>
      </w:r>
      <w:r>
        <w:t>,</w:t>
      </w:r>
      <w:r w:rsidRPr="00832614">
        <w:t xml:space="preserve"> принимаются большинством голосов от численного состава Рабочей группы. </w:t>
      </w:r>
    </w:p>
    <w:p w:rsidR="00F25BF5" w:rsidRPr="00832614" w:rsidRDefault="00F25BF5" w:rsidP="00E610C4">
      <w:pPr>
        <w:jc w:val="both"/>
      </w:pPr>
      <w:r w:rsidRPr="00832614">
        <w:t xml:space="preserve">4.7. Нумерация протоколов ведётся от начала календарного года. </w:t>
      </w:r>
    </w:p>
    <w:p w:rsidR="00F25BF5" w:rsidRPr="00832614" w:rsidRDefault="00F25BF5" w:rsidP="00E610C4">
      <w:pPr>
        <w:jc w:val="both"/>
      </w:pPr>
      <w:r w:rsidRPr="00832614">
        <w:t xml:space="preserve">4.8. Оперативные совещания Рабочей группы проводятся по мере необходимости, но не реже одного раза в месяц. </w:t>
      </w:r>
    </w:p>
    <w:p w:rsidR="00F25BF5" w:rsidRPr="00832614" w:rsidRDefault="00F25BF5" w:rsidP="00E610C4">
      <w:pPr>
        <w:jc w:val="both"/>
      </w:pPr>
      <w:r w:rsidRPr="00832614">
        <w:t xml:space="preserve">4.9. Результаты Рабочей группы доводятся до сведения педагогических работников на педагогическом совете. </w:t>
      </w:r>
    </w:p>
    <w:p w:rsidR="00F25BF5" w:rsidRPr="00EE22E5" w:rsidRDefault="00F25BF5" w:rsidP="00E610C4">
      <w:pPr>
        <w:jc w:val="both"/>
        <w:rPr>
          <w:b/>
          <w:bCs/>
        </w:rPr>
      </w:pPr>
      <w:r w:rsidRPr="00EE22E5">
        <w:rPr>
          <w:b/>
          <w:bCs/>
        </w:rPr>
        <w:t xml:space="preserve">5. Права Рабочей группы. </w:t>
      </w:r>
    </w:p>
    <w:p w:rsidR="00F25BF5" w:rsidRPr="00832614" w:rsidRDefault="00F25BF5" w:rsidP="00E610C4">
      <w:pPr>
        <w:jc w:val="both"/>
      </w:pPr>
      <w:r w:rsidRPr="00832614">
        <w:t>5.1. Рабочая группа имеет право:</w:t>
      </w:r>
    </w:p>
    <w:p w:rsidR="00F25BF5" w:rsidRPr="00832614" w:rsidRDefault="00F25BF5" w:rsidP="00E610C4">
      <w:pPr>
        <w:jc w:val="both"/>
      </w:pPr>
      <w:r>
        <w:t xml:space="preserve">- </w:t>
      </w:r>
      <w:r w:rsidRPr="00832614">
        <w:t>Вносить на рассмотрение Педагогического совета вопросы, связанные с реализацией введения ФГОС ДО;</w:t>
      </w:r>
    </w:p>
    <w:p w:rsidR="00F25BF5" w:rsidRPr="00832614" w:rsidRDefault="00F25BF5" w:rsidP="00E610C4">
      <w:pPr>
        <w:jc w:val="both"/>
      </w:pPr>
      <w:r>
        <w:t xml:space="preserve">- </w:t>
      </w:r>
      <w:r w:rsidRPr="00832614">
        <w:t>Требовать от работников учреждения необходимую информацию для осуществления глубокого анализа образовательного процесса;</w:t>
      </w:r>
    </w:p>
    <w:p w:rsidR="00F25BF5" w:rsidRPr="00832614" w:rsidRDefault="00F25BF5" w:rsidP="00E610C4">
      <w:pPr>
        <w:jc w:val="both"/>
      </w:pPr>
      <w:r w:rsidRPr="00832614">
        <w:t>В отдельных случаях приглашать на заседание Рабочей группы представителей общественных организаций, образоват</w:t>
      </w:r>
      <w:r>
        <w:t>ельных и медицинских учреждений,</w:t>
      </w:r>
    </w:p>
    <w:p w:rsidR="00F25BF5" w:rsidRPr="00832614" w:rsidRDefault="00F25BF5" w:rsidP="00E610C4">
      <w:pPr>
        <w:jc w:val="both"/>
      </w:pPr>
      <w:r>
        <w:t>п</w:t>
      </w:r>
      <w:r w:rsidRPr="00832614">
        <w:t xml:space="preserve">ривлекать иных специалистов для выполнения отдельных поручений. </w:t>
      </w:r>
    </w:p>
    <w:p w:rsidR="00F25BF5" w:rsidRPr="009C086E" w:rsidRDefault="00F25BF5" w:rsidP="00E610C4">
      <w:pPr>
        <w:jc w:val="both"/>
        <w:rPr>
          <w:b/>
          <w:bCs/>
        </w:rPr>
      </w:pPr>
      <w:r w:rsidRPr="009C086E">
        <w:rPr>
          <w:b/>
          <w:bCs/>
        </w:rPr>
        <w:t xml:space="preserve">6. Ответственность Рабочей группы. </w:t>
      </w:r>
    </w:p>
    <w:p w:rsidR="00F25BF5" w:rsidRPr="00832614" w:rsidRDefault="00F25BF5" w:rsidP="00E610C4">
      <w:pPr>
        <w:jc w:val="both"/>
      </w:pPr>
      <w:r w:rsidRPr="00832614">
        <w:t>6.1. Рабочая группа несет ответственность за:</w:t>
      </w:r>
    </w:p>
    <w:p w:rsidR="00F25BF5" w:rsidRPr="00832614" w:rsidRDefault="00F25BF5" w:rsidP="009C086E">
      <w:r>
        <w:t xml:space="preserve">- </w:t>
      </w:r>
      <w:r w:rsidRPr="00832614">
        <w:t xml:space="preserve">Выполнение плана мероприятий по </w:t>
      </w:r>
      <w:r>
        <w:t xml:space="preserve">обеспечению введения в МКДОУ </w:t>
      </w:r>
      <w:r w:rsidRPr="00832614">
        <w:t xml:space="preserve"> ФГОС ДО;</w:t>
      </w:r>
    </w:p>
    <w:p w:rsidR="00F25BF5" w:rsidRPr="00832614" w:rsidRDefault="00F25BF5" w:rsidP="009C086E">
      <w:r>
        <w:t xml:space="preserve">- </w:t>
      </w:r>
      <w:r w:rsidRPr="00832614">
        <w:t>Качество и своевременность информационной, консалтинговой и научно-методической поддержки реализации введения ФГОС ДО;</w:t>
      </w:r>
    </w:p>
    <w:p w:rsidR="00F25BF5" w:rsidRPr="00832614" w:rsidRDefault="00F25BF5" w:rsidP="009C086E">
      <w:r>
        <w:t xml:space="preserve">- </w:t>
      </w:r>
      <w:r w:rsidRPr="00832614">
        <w:t xml:space="preserve">Выполнение плана работы </w:t>
      </w:r>
      <w:r>
        <w:t>по разработке Программы Развития</w:t>
      </w:r>
      <w:r w:rsidRPr="00832614">
        <w:t>, Образовательной Программы в обозначенные сроки;</w:t>
      </w:r>
    </w:p>
    <w:p w:rsidR="00F25BF5" w:rsidRPr="00832614" w:rsidRDefault="00F25BF5" w:rsidP="009C086E">
      <w:r>
        <w:t xml:space="preserve">- </w:t>
      </w:r>
      <w:r w:rsidRPr="00832614">
        <w:t>Своевременное выполнение решений Педагогического совета, относящихся к введению ФГОС ДО;</w:t>
      </w:r>
    </w:p>
    <w:p w:rsidR="00F25BF5" w:rsidRPr="00832614" w:rsidRDefault="00F25BF5" w:rsidP="009C086E">
      <w:r>
        <w:t xml:space="preserve">- </w:t>
      </w:r>
      <w:r w:rsidRPr="00832614">
        <w:t>Соответствие Программы развития и Образовательной Программы требованиям ФГОС ДО;</w:t>
      </w:r>
    </w:p>
    <w:p w:rsidR="00F25BF5" w:rsidRPr="00832614" w:rsidRDefault="00F25BF5" w:rsidP="009C086E">
      <w:r>
        <w:t xml:space="preserve">- </w:t>
      </w:r>
      <w:r w:rsidRPr="00832614">
        <w:t xml:space="preserve">Компетентность принимаемых решений. </w:t>
      </w:r>
    </w:p>
    <w:p w:rsidR="00F25BF5" w:rsidRPr="009C086E" w:rsidRDefault="00F25BF5" w:rsidP="00E610C4">
      <w:pPr>
        <w:jc w:val="both"/>
        <w:rPr>
          <w:b/>
          <w:bCs/>
        </w:rPr>
      </w:pPr>
      <w:r w:rsidRPr="009C086E">
        <w:rPr>
          <w:b/>
          <w:bCs/>
        </w:rPr>
        <w:t xml:space="preserve">7. Срок действия настоящего Положения </w:t>
      </w:r>
    </w:p>
    <w:p w:rsidR="00F25BF5" w:rsidRPr="00832614" w:rsidRDefault="00F25BF5" w:rsidP="00E610C4">
      <w:pPr>
        <w:jc w:val="both"/>
      </w:pPr>
      <w:r w:rsidRPr="00832614">
        <w:t>7.1. Настоящее Положение вступает в действие с момента утверждения и издани</w:t>
      </w:r>
      <w:r>
        <w:t>я приказа руководителя МКДОУ</w:t>
      </w:r>
      <w:r w:rsidRPr="00832614">
        <w:t>.</w:t>
      </w:r>
    </w:p>
    <w:p w:rsidR="00F25BF5" w:rsidRPr="00832614" w:rsidRDefault="00F25BF5" w:rsidP="00E610C4">
      <w:pPr>
        <w:jc w:val="both"/>
      </w:pPr>
      <w:r w:rsidRPr="00832614">
        <w:t>7.2. Изменения и дополнения вносятся в настоящее Положение по мере необходимости и подлежат утв</w:t>
      </w:r>
      <w:r>
        <w:t>ерждению руководителем МКДОУ</w:t>
      </w:r>
      <w:r w:rsidRPr="00832614">
        <w:t>.</w:t>
      </w:r>
    </w:p>
    <w:p w:rsidR="00F25BF5" w:rsidRPr="00832614" w:rsidRDefault="00F25BF5" w:rsidP="00E610C4"/>
    <w:sectPr w:rsidR="00F25BF5" w:rsidRPr="00832614" w:rsidSect="00C01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A8B"/>
    <w:rsid w:val="0001415D"/>
    <w:rsid w:val="003A254F"/>
    <w:rsid w:val="0044767C"/>
    <w:rsid w:val="00832614"/>
    <w:rsid w:val="009C086E"/>
    <w:rsid w:val="00B57F24"/>
    <w:rsid w:val="00C0194D"/>
    <w:rsid w:val="00C63CC9"/>
    <w:rsid w:val="00C75A8B"/>
    <w:rsid w:val="00E610C4"/>
    <w:rsid w:val="00EE22E5"/>
    <w:rsid w:val="00F2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C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E610C4"/>
    <w:pPr>
      <w:spacing w:before="100" w:beforeAutospacing="1" w:after="100" w:afterAutospacing="1"/>
      <w:outlineLvl w:val="0"/>
    </w:pPr>
    <w:rPr>
      <w:b/>
      <w:bCs/>
      <w:kern w:val="36"/>
      <w:sz w:val="38"/>
      <w:szCs w:val="3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10C4"/>
    <w:rPr>
      <w:rFonts w:ascii="Times New Roman" w:hAnsi="Times New Roman" w:cs="Times New Roman"/>
      <w:b/>
      <w:bCs/>
      <w:kern w:val="36"/>
      <w:sz w:val="38"/>
      <w:szCs w:val="38"/>
      <w:lang w:eastAsia="ru-RU"/>
    </w:rPr>
  </w:style>
  <w:style w:type="paragraph" w:styleId="Title">
    <w:name w:val="Title"/>
    <w:basedOn w:val="Normal"/>
    <w:link w:val="TitleChar"/>
    <w:uiPriority w:val="99"/>
    <w:qFormat/>
    <w:rsid w:val="00E610C4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E610C4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E610C4"/>
    <w:pPr>
      <w:spacing w:before="225" w:after="225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54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54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54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544889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54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5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2</Pages>
  <Words>818</Words>
  <Characters>4664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Customer</cp:lastModifiedBy>
  <cp:revision>6</cp:revision>
  <cp:lastPrinted>2014-06-02T08:52:00Z</cp:lastPrinted>
  <dcterms:created xsi:type="dcterms:W3CDTF">2014-03-02T11:36:00Z</dcterms:created>
  <dcterms:modified xsi:type="dcterms:W3CDTF">2014-06-02T08:52:00Z</dcterms:modified>
</cp:coreProperties>
</file>